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Nicholas WHYTE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Butcher.</w:t>
      </w:r>
    </w:p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81D87" w:rsidRPr="00515099" w:rsidRDefault="00581D87" w:rsidP="00581D87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p.172)</w:t>
      </w:r>
    </w:p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81D87" w:rsidRPr="00515099" w:rsidRDefault="00581D87" w:rsidP="00581D87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4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87" w:rsidRDefault="00581D87" w:rsidP="00920DE3">
      <w:pPr>
        <w:spacing w:after="0" w:line="240" w:lineRule="auto"/>
      </w:pPr>
      <w:r>
        <w:separator/>
      </w:r>
    </w:p>
  </w:endnote>
  <w:endnote w:type="continuationSeparator" w:id="0">
    <w:p w:rsidR="00581D87" w:rsidRDefault="00581D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87" w:rsidRDefault="00581D87" w:rsidP="00920DE3">
      <w:pPr>
        <w:spacing w:after="0" w:line="240" w:lineRule="auto"/>
      </w:pPr>
      <w:r>
        <w:separator/>
      </w:r>
    </w:p>
  </w:footnote>
  <w:footnote w:type="continuationSeparator" w:id="0">
    <w:p w:rsidR="00581D87" w:rsidRDefault="00581D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87"/>
    <w:rsid w:val="00120749"/>
    <w:rsid w:val="00581D8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81D8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81D8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2014-03-06T21:54:00Z</dcterms:created>
  <dcterms:modified xsi:type="dcterms:W3CDTF">2014-03-06T21:54:00Z</dcterms:modified>
</cp:coreProperties>
</file>